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57A" w:rsidRPr="00D942E0" w:rsidRDefault="00FB657A" w:rsidP="00214F53">
      <w:pPr>
        <w:pStyle w:val="Title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5pt;margin-top:-18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FB657A" w:rsidRDefault="00FB657A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FB657A" w:rsidRDefault="00FB657A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FB657A" w:rsidRPr="00D942E0" w:rsidRDefault="00FB657A" w:rsidP="004B2703">
      <w:pPr>
        <w:pStyle w:val="Title"/>
        <w:tabs>
          <w:tab w:val="left" w:pos="7755"/>
          <w:tab w:val="right" w:pos="9354"/>
        </w:tabs>
        <w:jc w:val="left"/>
      </w:pPr>
    </w:p>
    <w:p w:rsidR="00FB657A" w:rsidRPr="00D942E0" w:rsidRDefault="00FB657A" w:rsidP="00666A1F">
      <w:pPr>
        <w:pStyle w:val="Title"/>
      </w:pPr>
    </w:p>
    <w:p w:rsidR="00FB657A" w:rsidRPr="00D942E0" w:rsidRDefault="00FB657A" w:rsidP="00666A1F">
      <w:pPr>
        <w:pStyle w:val="Title"/>
      </w:pPr>
    </w:p>
    <w:p w:rsidR="00FB657A" w:rsidRPr="00D942E0" w:rsidRDefault="00FB657A" w:rsidP="00666A1F">
      <w:pPr>
        <w:pStyle w:val="Title"/>
      </w:pPr>
    </w:p>
    <w:p w:rsidR="00FB657A" w:rsidRPr="00D942E0" w:rsidRDefault="00FB657A" w:rsidP="00666A1F">
      <w:pPr>
        <w:pStyle w:val="Title"/>
      </w:pPr>
    </w:p>
    <w:p w:rsidR="00FB657A" w:rsidRPr="00D942E0" w:rsidRDefault="00FB657A" w:rsidP="00666A1F">
      <w:pPr>
        <w:pStyle w:val="Title"/>
      </w:pPr>
    </w:p>
    <w:p w:rsidR="00FB657A" w:rsidRPr="00D942E0" w:rsidRDefault="00FB657A" w:rsidP="004068C7">
      <w:pPr>
        <w:pStyle w:val="Title"/>
        <w:jc w:val="right"/>
      </w:pPr>
    </w:p>
    <w:p w:rsidR="00FB657A" w:rsidRPr="00D942E0" w:rsidRDefault="00FB657A" w:rsidP="00666A1F">
      <w:pPr>
        <w:pStyle w:val="Title"/>
      </w:pPr>
      <w:r w:rsidRPr="00D942E0">
        <w:t>Российская Федерация</w:t>
      </w:r>
    </w:p>
    <w:p w:rsidR="00FB657A" w:rsidRPr="00D942E0" w:rsidRDefault="00FB657A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ХАНТЫ-МАНСИЙСКИЙ АВТОНОМНЫЙ ОКРУГ - ЮГРА</w:t>
      </w:r>
    </w:p>
    <w:p w:rsidR="00FB657A" w:rsidRPr="00D942E0" w:rsidRDefault="00FB657A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МУНИЦИПАЛЬНОЕ ОБРАЗОВАНИЕ</w:t>
      </w:r>
    </w:p>
    <w:p w:rsidR="00FB657A" w:rsidRPr="00D942E0" w:rsidRDefault="00FB657A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СОВЕТСКИЙ РАЙОН</w:t>
      </w:r>
    </w:p>
    <w:p w:rsidR="00FB657A" w:rsidRPr="00D942E0" w:rsidRDefault="00FB657A" w:rsidP="00666A1F">
      <w:pPr>
        <w:rPr>
          <w:b/>
          <w:bCs/>
          <w:sz w:val="22"/>
          <w:szCs w:val="22"/>
        </w:rPr>
      </w:pP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</w:p>
    <w:p w:rsidR="00FB657A" w:rsidRPr="00D942E0" w:rsidRDefault="00FB657A" w:rsidP="00666A1F">
      <w:pPr>
        <w:pStyle w:val="Heading2"/>
        <w:jc w:val="center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Д У М А</w:t>
      </w:r>
    </w:p>
    <w:p w:rsidR="00FB657A" w:rsidRPr="00D942E0" w:rsidRDefault="00FB657A" w:rsidP="005116F8">
      <w:pPr>
        <w:jc w:val="center"/>
        <w:rPr>
          <w:b/>
          <w:bCs/>
          <w:sz w:val="36"/>
          <w:szCs w:val="36"/>
          <w:u w:val="single"/>
        </w:rPr>
      </w:pPr>
      <w:r w:rsidRPr="00D942E0">
        <w:rPr>
          <w:b/>
          <w:bCs/>
          <w:sz w:val="36"/>
          <w:szCs w:val="36"/>
          <w:u w:val="single"/>
        </w:rPr>
        <w:t>_</w:t>
      </w:r>
      <w:r>
        <w:rPr>
          <w:b/>
          <w:bCs/>
          <w:sz w:val="36"/>
          <w:szCs w:val="36"/>
          <w:u w:val="single"/>
        </w:rPr>
        <w:t xml:space="preserve">        </w:t>
      </w:r>
      <w:r w:rsidRPr="00D942E0">
        <w:rPr>
          <w:b/>
          <w:bCs/>
          <w:sz w:val="36"/>
          <w:szCs w:val="36"/>
          <w:u w:val="single"/>
        </w:rPr>
        <w:t>__                                                                                        __ ___</w:t>
      </w:r>
    </w:p>
    <w:p w:rsidR="00FB657A" w:rsidRPr="00D942E0" w:rsidRDefault="00FB657A" w:rsidP="00666A1F">
      <w:pPr>
        <w:pStyle w:val="Heading1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Решение</w:t>
      </w:r>
    </w:p>
    <w:p w:rsidR="00FB657A" w:rsidRPr="00CF5C45" w:rsidRDefault="00FB657A" w:rsidP="00150E77">
      <w:pPr>
        <w:rPr>
          <w:sz w:val="26"/>
          <w:szCs w:val="26"/>
        </w:rPr>
      </w:pPr>
    </w:p>
    <w:p w:rsidR="00FB657A" w:rsidRPr="00CF5C45" w:rsidRDefault="00FB657A" w:rsidP="006257FF">
      <w:pPr>
        <w:jc w:val="both"/>
        <w:rPr>
          <w:sz w:val="26"/>
          <w:szCs w:val="26"/>
        </w:rPr>
      </w:pPr>
      <w:r w:rsidRPr="00CF5C45">
        <w:rPr>
          <w:sz w:val="26"/>
          <w:szCs w:val="26"/>
        </w:rPr>
        <w:t>от «22» декабря 2020 г.</w:t>
      </w:r>
      <w:r w:rsidRPr="00CF5C45">
        <w:rPr>
          <w:sz w:val="26"/>
          <w:szCs w:val="26"/>
        </w:rPr>
        <w:tab/>
      </w:r>
      <w:r w:rsidRPr="00CF5C45">
        <w:rPr>
          <w:sz w:val="26"/>
          <w:szCs w:val="26"/>
        </w:rPr>
        <w:tab/>
      </w:r>
      <w:r w:rsidRPr="00CF5C45">
        <w:rPr>
          <w:sz w:val="26"/>
          <w:szCs w:val="26"/>
        </w:rPr>
        <w:tab/>
      </w:r>
      <w:r w:rsidRPr="00CF5C45">
        <w:rPr>
          <w:sz w:val="26"/>
          <w:szCs w:val="26"/>
        </w:rPr>
        <w:tab/>
      </w:r>
      <w:r w:rsidRPr="00CF5C45">
        <w:rPr>
          <w:sz w:val="26"/>
          <w:szCs w:val="26"/>
        </w:rPr>
        <w:tab/>
      </w:r>
      <w:r w:rsidRPr="00CF5C45">
        <w:rPr>
          <w:sz w:val="26"/>
          <w:szCs w:val="26"/>
        </w:rPr>
        <w:tab/>
      </w:r>
      <w:r w:rsidRPr="00CF5C45">
        <w:rPr>
          <w:sz w:val="26"/>
          <w:szCs w:val="26"/>
        </w:rPr>
        <w:tab/>
      </w:r>
      <w:r w:rsidRPr="00CF5C45">
        <w:rPr>
          <w:sz w:val="26"/>
          <w:szCs w:val="26"/>
        </w:rPr>
        <w:tab/>
        <w:t xml:space="preserve">                 </w:t>
      </w:r>
      <w:r>
        <w:rPr>
          <w:sz w:val="26"/>
          <w:szCs w:val="26"/>
        </w:rPr>
        <w:t xml:space="preserve">         </w:t>
      </w:r>
      <w:r w:rsidRPr="00CF5C45">
        <w:rPr>
          <w:sz w:val="26"/>
          <w:szCs w:val="26"/>
        </w:rPr>
        <w:t>№ 424</w:t>
      </w:r>
    </w:p>
    <w:p w:rsidR="00FB657A" w:rsidRPr="00CF5C45" w:rsidRDefault="00FB657A" w:rsidP="00666A1F">
      <w:pPr>
        <w:rPr>
          <w:sz w:val="26"/>
          <w:szCs w:val="26"/>
        </w:rPr>
      </w:pPr>
      <w:r w:rsidRPr="00CF5C45">
        <w:rPr>
          <w:sz w:val="26"/>
          <w:szCs w:val="26"/>
        </w:rPr>
        <w:t>г. Советский</w:t>
      </w:r>
    </w:p>
    <w:p w:rsidR="00FB657A" w:rsidRPr="00CF5C45" w:rsidRDefault="00FB657A" w:rsidP="00B17139">
      <w:pPr>
        <w:rPr>
          <w:sz w:val="26"/>
          <w:szCs w:val="26"/>
        </w:rPr>
      </w:pPr>
    </w:p>
    <w:p w:rsidR="00FB657A" w:rsidRPr="00CF5C45" w:rsidRDefault="00FB657A" w:rsidP="00B17139">
      <w:pPr>
        <w:rPr>
          <w:sz w:val="26"/>
          <w:szCs w:val="26"/>
        </w:rPr>
      </w:pPr>
    </w:p>
    <w:p w:rsidR="00FB657A" w:rsidRPr="00CF5C45" w:rsidRDefault="00FB657A" w:rsidP="00C86936">
      <w:pPr>
        <w:tabs>
          <w:tab w:val="num" w:pos="0"/>
        </w:tabs>
        <w:jc w:val="both"/>
        <w:rPr>
          <w:sz w:val="26"/>
          <w:szCs w:val="26"/>
        </w:rPr>
      </w:pPr>
      <w:r w:rsidRPr="00CF5C45">
        <w:rPr>
          <w:sz w:val="26"/>
          <w:szCs w:val="26"/>
        </w:rPr>
        <w:t xml:space="preserve">О внесении изменений и дополнений в решение </w:t>
      </w:r>
    </w:p>
    <w:p w:rsidR="00FB657A" w:rsidRPr="00CF5C45" w:rsidRDefault="00FB657A" w:rsidP="00C86936">
      <w:pPr>
        <w:tabs>
          <w:tab w:val="num" w:pos="0"/>
        </w:tabs>
        <w:jc w:val="both"/>
        <w:rPr>
          <w:sz w:val="26"/>
          <w:szCs w:val="26"/>
        </w:rPr>
      </w:pPr>
      <w:r w:rsidRPr="00CF5C45">
        <w:rPr>
          <w:sz w:val="26"/>
          <w:szCs w:val="26"/>
        </w:rPr>
        <w:t xml:space="preserve">Думы Советского района от 25.12.2019 № 329 </w:t>
      </w:r>
    </w:p>
    <w:p w:rsidR="00FB657A" w:rsidRPr="00CF5C45" w:rsidRDefault="00FB657A" w:rsidP="00C86936">
      <w:pPr>
        <w:tabs>
          <w:tab w:val="num" w:pos="0"/>
        </w:tabs>
        <w:jc w:val="both"/>
        <w:rPr>
          <w:sz w:val="26"/>
          <w:szCs w:val="26"/>
        </w:rPr>
      </w:pPr>
      <w:r w:rsidRPr="00CF5C45">
        <w:rPr>
          <w:sz w:val="26"/>
          <w:szCs w:val="26"/>
        </w:rPr>
        <w:t xml:space="preserve">«О бюджете Советского района на 2020 год </w:t>
      </w:r>
    </w:p>
    <w:p w:rsidR="00FB657A" w:rsidRPr="00CF5C45" w:rsidRDefault="00FB657A" w:rsidP="00C86936">
      <w:pPr>
        <w:tabs>
          <w:tab w:val="num" w:pos="0"/>
        </w:tabs>
        <w:jc w:val="both"/>
        <w:rPr>
          <w:sz w:val="26"/>
          <w:szCs w:val="26"/>
        </w:rPr>
      </w:pPr>
      <w:r w:rsidRPr="00CF5C45">
        <w:rPr>
          <w:sz w:val="26"/>
          <w:szCs w:val="26"/>
        </w:rPr>
        <w:t>и на плановый период 2021 и 2022 годов»</w:t>
      </w:r>
    </w:p>
    <w:p w:rsidR="00FB657A" w:rsidRPr="00CF5C45" w:rsidRDefault="00FB657A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FB657A" w:rsidRPr="00CF5C45" w:rsidRDefault="00FB657A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FB657A" w:rsidRPr="00CF5C45" w:rsidRDefault="00FB657A" w:rsidP="00CF5C45">
      <w:pPr>
        <w:tabs>
          <w:tab w:val="num" w:pos="0"/>
        </w:tabs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FB657A" w:rsidRPr="00CF5C45" w:rsidRDefault="00FB657A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FB657A" w:rsidRPr="00CF5C45" w:rsidRDefault="00FB657A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CF5C45">
        <w:rPr>
          <w:sz w:val="26"/>
          <w:szCs w:val="26"/>
        </w:rPr>
        <w:t>Дума Советского района решила:</w:t>
      </w:r>
    </w:p>
    <w:p w:rsidR="00FB657A" w:rsidRPr="00CF5C45" w:rsidRDefault="00FB657A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FB657A" w:rsidRPr="00CF5C45" w:rsidRDefault="00FB657A" w:rsidP="00CF5C45">
      <w:pPr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1. Внести в решение Думы Советского района от 25.12.2019 № 329 «О бюджете Советского района на 2020 год и на плановый период 2021 и 2022 годов» следующие изменения и дополнения:</w:t>
      </w:r>
    </w:p>
    <w:p w:rsidR="00FB657A" w:rsidRPr="00CF5C45" w:rsidRDefault="00FB657A" w:rsidP="00CF5C45">
      <w:pPr>
        <w:ind w:firstLine="700"/>
        <w:jc w:val="both"/>
        <w:rPr>
          <w:color w:val="FF0000"/>
          <w:sz w:val="26"/>
          <w:szCs w:val="26"/>
        </w:rPr>
      </w:pPr>
      <w:r w:rsidRPr="00CF5C45">
        <w:rPr>
          <w:sz w:val="26"/>
          <w:szCs w:val="26"/>
        </w:rPr>
        <w:t>1.1. в статье 1:</w:t>
      </w:r>
      <w:r w:rsidRPr="00CF5C45">
        <w:rPr>
          <w:color w:val="FF0000"/>
          <w:sz w:val="26"/>
          <w:szCs w:val="26"/>
        </w:rPr>
        <w:t xml:space="preserve"> </w:t>
      </w:r>
    </w:p>
    <w:p w:rsidR="00FB657A" w:rsidRPr="00CF5C45" w:rsidRDefault="00FB657A" w:rsidP="00CF5C45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1.1.1. в подпункте 1 пункта 1 слова «5 163 222 779 рублей 81 копейка» заменить словами «5 274 938 772 рубля 37 копеек»;</w:t>
      </w:r>
    </w:p>
    <w:p w:rsidR="00FB657A" w:rsidRPr="00CF5C45" w:rsidRDefault="00FB657A" w:rsidP="00CF5C45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1.1.2. в подпункте 2 пункта 1 слова «5 230 779 439 рублей 42 копейки» заменить словами «5 294 094 931 рубль 98 копеек»;</w:t>
      </w:r>
    </w:p>
    <w:p w:rsidR="00FB657A" w:rsidRPr="00CF5C45" w:rsidRDefault="00FB657A" w:rsidP="00CF5C45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1.1.3. в подпункте 3 пункта 1 слова «67 556 659 рублей 61 копейка» заменить словами «19 156 159 рублей 61 копейка»;</w:t>
      </w:r>
    </w:p>
    <w:p w:rsidR="00FB657A" w:rsidRPr="00CF5C45" w:rsidRDefault="00FB657A" w:rsidP="00CF5C45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1.1.4. подпункт 4 пункта 1 изложить в следующей редакции:</w:t>
      </w:r>
    </w:p>
    <w:p w:rsidR="00FB657A" w:rsidRPr="00CF5C45" w:rsidRDefault="00FB657A" w:rsidP="00CF5C45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«4) верхний предел муниципального внутреннего долга Советского района на 1 января 2021 года в сумме 352 858 000 рублей 00 копеек, в том числе верхний предел долга по муниципальным гарантиям Советского района в сумме 0 рублей 00 копеек;»;</w:t>
      </w:r>
    </w:p>
    <w:p w:rsidR="00FB657A" w:rsidRPr="00CF5C45" w:rsidRDefault="00FB657A" w:rsidP="00CF5C45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1.1.5. подпункт 4 пункта 2 изложить в следующей редакции:</w:t>
      </w:r>
    </w:p>
    <w:p w:rsidR="00FB657A" w:rsidRPr="00CF5C45" w:rsidRDefault="00FB657A" w:rsidP="00CF5C45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«4) верхний предел муниципального внутреннего долга Советского района на 1 января 2022 года в сумме 160 000 000 рублей 00 копеек и на 1 января 2023 года в сумме 60 000 000 рублей 00 копеек, в том числе верхний предел долга по муниципальным гарантиям Советского района на 1 января 2022 года в сумме 0 рублей 00 копеек и на 1 января 2023 года в сумме 0 рублей 00 копеек;»;</w:t>
      </w:r>
    </w:p>
    <w:p w:rsidR="00FB657A" w:rsidRPr="00CF5C45" w:rsidRDefault="00FB657A" w:rsidP="00CF5C45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1.2. в статье 3:</w:t>
      </w:r>
    </w:p>
    <w:p w:rsidR="00FB657A" w:rsidRPr="00CF5C45" w:rsidRDefault="00FB657A" w:rsidP="00CF5C45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1.2.1. в подпункте 1 пункта 6 слова «3 661 811 586 рублей 06 копеек» заменить словами «3 772 654 286 рублей 04 копейки»;</w:t>
      </w:r>
    </w:p>
    <w:p w:rsidR="00FB657A" w:rsidRPr="00CF5C45" w:rsidRDefault="00FB657A" w:rsidP="00CF5C45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1.2.2. в подпункте 1 пункта 7 слова «1 801 396 рублей 20 копеек» заменить словами «1 722 935 рублей 17 копеек»;</w:t>
      </w:r>
    </w:p>
    <w:p w:rsidR="00FB657A" w:rsidRPr="00CF5C45" w:rsidRDefault="00FB657A" w:rsidP="00CF5C45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1.2.3. в подпункте 1 пункта 8 слова «214 358 693 рубля 43 копейки» заменить словами «275 898 603 рубля 43 копейки»;</w:t>
      </w:r>
    </w:p>
    <w:p w:rsidR="00FB657A" w:rsidRPr="00CF5C45" w:rsidRDefault="00FB657A" w:rsidP="00CF5C45">
      <w:pPr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 xml:space="preserve">1.3. в статье 5: </w:t>
      </w:r>
    </w:p>
    <w:p w:rsidR="00FB657A" w:rsidRPr="00CF5C45" w:rsidRDefault="00FB657A" w:rsidP="00CF5C45">
      <w:pPr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1.3.1. в подпункте 1 пункта 1 слова «438 547 605 рублей 04 копейки» заменить словами «438 729 515 рублей 81 копейка»;</w:t>
      </w:r>
    </w:p>
    <w:p w:rsidR="00FB657A" w:rsidRPr="00CF5C45" w:rsidRDefault="00FB657A" w:rsidP="00CF5C45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1.3.2. в подпункте 1 пункта 5 слова «277 176 481 рубль 04 копейки» заменить словами «277 358 391 рубль 81 копейка»;</w:t>
      </w:r>
    </w:p>
    <w:p w:rsidR="00FB657A" w:rsidRPr="00CF5C45" w:rsidRDefault="00FB657A" w:rsidP="00CF5C45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F5C45">
        <w:rPr>
          <w:color w:val="000000"/>
          <w:sz w:val="26"/>
          <w:szCs w:val="26"/>
        </w:rPr>
        <w:t>1.4. приложение</w:t>
      </w:r>
      <w:r w:rsidRPr="00CF5C45">
        <w:rPr>
          <w:sz w:val="26"/>
          <w:szCs w:val="26"/>
        </w:rPr>
        <w:t xml:space="preserve"> 3 «Доходы бюджета Советского района на 2020 год» изложить в новой редакции согласно приложению 1 к настоящему решению;</w:t>
      </w:r>
    </w:p>
    <w:p w:rsidR="00FB657A" w:rsidRPr="00CF5C45" w:rsidRDefault="00FB657A" w:rsidP="00CF5C45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1.5.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2020 год» изложить в новой редакции согласно приложению 2 к настоящему решению;</w:t>
      </w:r>
    </w:p>
    <w:p w:rsidR="00FB657A" w:rsidRPr="00CF5C45" w:rsidRDefault="00FB657A" w:rsidP="00CF5C45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1.6.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2020 год» изложить в новой редакции согласно приложению 3 к настоящему решению;</w:t>
      </w:r>
    </w:p>
    <w:p w:rsidR="00FB657A" w:rsidRPr="00CF5C45" w:rsidRDefault="00FB657A" w:rsidP="00CF5C45">
      <w:pPr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1.7. приложение 9 «Распределение бюджетных ассигнований по разделам и подразделам классификации расходов бюджета Советского района на 2020 год» изложить в новой редакции согласно приложению 4 к настоящему решению;</w:t>
      </w:r>
    </w:p>
    <w:p w:rsidR="00FB657A" w:rsidRPr="00CF5C45" w:rsidRDefault="00FB657A" w:rsidP="00CF5C45">
      <w:pPr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1.8. приложение 11 «Ведомственная структура расходов бюджета Советского района на 2020 год» изложить в новой редакции согласно приложению 5 к настоящему решению;</w:t>
      </w:r>
    </w:p>
    <w:p w:rsidR="00FB657A" w:rsidRPr="00CF5C45" w:rsidRDefault="00FB657A" w:rsidP="00CF5C45">
      <w:pPr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1.9. приложение 13 «Источники внутреннего финансирования дефицита бюджета Советского района на 2020 год» изложить в новой редакции согласно приложению 6 к настоящему решению;</w:t>
      </w:r>
    </w:p>
    <w:p w:rsidR="00FB657A" w:rsidRPr="00CF5C45" w:rsidRDefault="00FB657A" w:rsidP="00CF5C45">
      <w:pPr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1.10. приложение 15 «Бюджетные ассигнования на предоставление межбюджетных трансфертов бюджетам поселений, входящих в состав Советского района, на 2020 год» изложить в новой редакции согласно приложению 7 к настоящему решению;</w:t>
      </w:r>
    </w:p>
    <w:p w:rsidR="00FB657A" w:rsidRPr="00CF5C45" w:rsidRDefault="00FB657A" w:rsidP="00CF5C45">
      <w:pPr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1.11. приложение 17 «Распределение межбюджетных трансфертов бюджетам поселений, входящих в состав Советского района, на 2020 год» изложить в новой редакции согласно приложению 8 к настоящему решению;</w:t>
      </w:r>
    </w:p>
    <w:p w:rsidR="00FB657A" w:rsidRPr="00CF5C45" w:rsidRDefault="00FB657A" w:rsidP="00CF5C45">
      <w:pPr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 xml:space="preserve">1.12. приложение 23 «Распределение иных межбюджетных трансфертов бюджетам поселений, входящих в состав Советского района, на 2020 год» изложить в новой редакции согласно приложению 9 к настоящему решению; </w:t>
      </w:r>
    </w:p>
    <w:p w:rsidR="00FB657A" w:rsidRPr="00CF5C45" w:rsidRDefault="00FB657A" w:rsidP="00CF5C45">
      <w:pPr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 xml:space="preserve">1.13. приложение 27 «Программа муниципальных внутренних заимствований Советского района на 2020 год» изложить в новой редакции согласно приложению 10 к настоящему решению; </w:t>
      </w:r>
    </w:p>
    <w:p w:rsidR="00FB657A" w:rsidRPr="00CF5C45" w:rsidRDefault="00FB657A" w:rsidP="00CF5C45">
      <w:pPr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1.14. приложение 29 «Предоставление субсидий юридическим лицам, индивидуальным предпринимателям, физическим лицам из средств бюджета Советского района на 2020 год» изложить в новой редакции согласно приложению 11 к настоящему решению.</w:t>
      </w:r>
    </w:p>
    <w:p w:rsidR="00FB657A" w:rsidRPr="00CF5C45" w:rsidRDefault="00FB657A" w:rsidP="00CF5C45">
      <w:pPr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 xml:space="preserve">2. Опубликовать настоящее решение в порядке, установленном Уставом Советского района, и разместить на официальном сайте Советского района. </w:t>
      </w:r>
    </w:p>
    <w:p w:rsidR="00FB657A" w:rsidRPr="00CF5C45" w:rsidRDefault="00FB657A" w:rsidP="00CF5C45">
      <w:pPr>
        <w:ind w:firstLine="700"/>
        <w:jc w:val="both"/>
        <w:rPr>
          <w:sz w:val="26"/>
          <w:szCs w:val="26"/>
        </w:rPr>
      </w:pPr>
      <w:r w:rsidRPr="00CF5C45">
        <w:rPr>
          <w:sz w:val="26"/>
          <w:szCs w:val="26"/>
        </w:rPr>
        <w:t>3. Настоящее решение вступает в силу после его официального опубликования и распространяется на правоотношения, возникшие с 15.12.2020.</w:t>
      </w:r>
    </w:p>
    <w:p w:rsidR="00FB657A" w:rsidRPr="00CF5C45" w:rsidRDefault="00FB657A" w:rsidP="005555C8">
      <w:pPr>
        <w:rPr>
          <w:sz w:val="26"/>
          <w:szCs w:val="26"/>
        </w:rPr>
      </w:pPr>
    </w:p>
    <w:p w:rsidR="00FB657A" w:rsidRPr="00CF5C45" w:rsidRDefault="00FB657A" w:rsidP="005555C8">
      <w:pPr>
        <w:rPr>
          <w:sz w:val="26"/>
          <w:szCs w:val="26"/>
        </w:rPr>
      </w:pPr>
    </w:p>
    <w:p w:rsidR="00FB657A" w:rsidRPr="00CF5C45" w:rsidRDefault="00FB657A" w:rsidP="005555C8">
      <w:pPr>
        <w:rPr>
          <w:sz w:val="26"/>
          <w:szCs w:val="26"/>
        </w:rPr>
      </w:pPr>
    </w:p>
    <w:p w:rsidR="00FB657A" w:rsidRPr="00CF5C45" w:rsidRDefault="00FB657A" w:rsidP="005B2B52">
      <w:pPr>
        <w:rPr>
          <w:sz w:val="26"/>
          <w:szCs w:val="26"/>
        </w:rPr>
      </w:pPr>
      <w:r w:rsidRPr="00CF5C45">
        <w:rPr>
          <w:sz w:val="26"/>
          <w:szCs w:val="26"/>
        </w:rPr>
        <w:t>Председатель Думы Советского райо</w:t>
      </w:r>
      <w:r>
        <w:rPr>
          <w:sz w:val="26"/>
          <w:szCs w:val="26"/>
        </w:rPr>
        <w:t xml:space="preserve">на                        </w:t>
      </w:r>
      <w:r w:rsidRPr="00CF5C45">
        <w:rPr>
          <w:sz w:val="26"/>
          <w:szCs w:val="26"/>
        </w:rPr>
        <w:t>Глава Советского района</w:t>
      </w:r>
    </w:p>
    <w:p w:rsidR="00FB657A" w:rsidRPr="00CF5C45" w:rsidRDefault="00FB657A" w:rsidP="005B2B52">
      <w:pPr>
        <w:rPr>
          <w:sz w:val="26"/>
          <w:szCs w:val="26"/>
        </w:rPr>
      </w:pPr>
    </w:p>
    <w:p w:rsidR="00FB657A" w:rsidRPr="00CF5C45" w:rsidRDefault="00FB657A" w:rsidP="001971B0">
      <w:pPr>
        <w:ind w:right="-219"/>
        <w:rPr>
          <w:sz w:val="26"/>
          <w:szCs w:val="26"/>
        </w:rPr>
      </w:pPr>
      <w:r w:rsidRPr="00CF5C45">
        <w:rPr>
          <w:sz w:val="26"/>
          <w:szCs w:val="26"/>
          <w:u w:val="single"/>
        </w:rPr>
        <w:t xml:space="preserve">                         </w:t>
      </w:r>
      <w:r w:rsidRPr="00CF5C45">
        <w:rPr>
          <w:sz w:val="26"/>
          <w:szCs w:val="26"/>
        </w:rPr>
        <w:t xml:space="preserve"> С.Э.</w:t>
      </w:r>
      <w:r>
        <w:rPr>
          <w:sz w:val="26"/>
          <w:szCs w:val="26"/>
        </w:rPr>
        <w:t xml:space="preserve"> </w:t>
      </w:r>
      <w:r w:rsidRPr="00CF5C45">
        <w:rPr>
          <w:sz w:val="26"/>
          <w:szCs w:val="26"/>
        </w:rPr>
        <w:t xml:space="preserve">Озорнина                                         </w:t>
      </w:r>
      <w:r w:rsidRPr="00CF5C45">
        <w:rPr>
          <w:sz w:val="26"/>
          <w:szCs w:val="26"/>
          <w:u w:val="single"/>
        </w:rPr>
        <w:t xml:space="preserve">                         </w:t>
      </w:r>
      <w:r w:rsidRPr="00CF5C45">
        <w:rPr>
          <w:sz w:val="26"/>
          <w:szCs w:val="26"/>
        </w:rPr>
        <w:t xml:space="preserve"> И.А.</w:t>
      </w:r>
      <w:r>
        <w:rPr>
          <w:sz w:val="26"/>
          <w:szCs w:val="26"/>
        </w:rPr>
        <w:t xml:space="preserve"> </w:t>
      </w:r>
      <w:r w:rsidRPr="00CF5C45">
        <w:rPr>
          <w:sz w:val="26"/>
          <w:szCs w:val="26"/>
        </w:rPr>
        <w:t>Набатов</w:t>
      </w:r>
    </w:p>
    <w:p w:rsidR="00FB657A" w:rsidRPr="00D942E0" w:rsidRDefault="00FB657A" w:rsidP="005B2B52">
      <w:pPr>
        <w:rPr>
          <w:sz w:val="24"/>
          <w:szCs w:val="24"/>
        </w:rPr>
      </w:pPr>
    </w:p>
    <w:p w:rsidR="00FB657A" w:rsidRPr="00D942E0" w:rsidRDefault="00FB657A" w:rsidP="005B2B52">
      <w:pPr>
        <w:spacing w:line="240" w:lineRule="atLeast"/>
        <w:jc w:val="both"/>
      </w:pPr>
      <w:r w:rsidRPr="00D942E0">
        <w:t xml:space="preserve">Дата принятия решения                                                                    </w:t>
      </w:r>
      <w:r>
        <w:t xml:space="preserve">           </w:t>
      </w:r>
      <w:r w:rsidRPr="00D942E0">
        <w:t>Дата подписания</w:t>
      </w:r>
    </w:p>
    <w:p w:rsidR="00FB657A" w:rsidRPr="005B2B52" w:rsidRDefault="00FB657A">
      <w:pPr>
        <w:spacing w:line="240" w:lineRule="atLeast"/>
        <w:jc w:val="both"/>
      </w:pPr>
      <w:r w:rsidRPr="00D942E0">
        <w:t>«</w:t>
      </w:r>
      <w:r>
        <w:t>22</w:t>
      </w:r>
      <w:r w:rsidRPr="00D942E0">
        <w:t xml:space="preserve">» </w:t>
      </w:r>
      <w:r>
        <w:t>декабря</w:t>
      </w:r>
      <w:r w:rsidRPr="00D942E0">
        <w:t xml:space="preserve"> 2020 г.                                                                  </w:t>
      </w:r>
      <w:r>
        <w:t xml:space="preserve">                   </w:t>
      </w:r>
      <w:r w:rsidRPr="00D942E0">
        <w:t>«</w:t>
      </w:r>
      <w:r>
        <w:t>22</w:t>
      </w:r>
      <w:r w:rsidRPr="00D942E0">
        <w:t xml:space="preserve">» </w:t>
      </w:r>
      <w:r>
        <w:t>декабря</w:t>
      </w:r>
      <w:r w:rsidRPr="00D942E0">
        <w:t xml:space="preserve"> 2020 г.</w:t>
      </w:r>
    </w:p>
    <w:sectPr w:rsidR="00FB657A" w:rsidRPr="005B2B52" w:rsidSect="00CF5C4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57A" w:rsidRDefault="00FB657A">
      <w:r>
        <w:separator/>
      </w:r>
    </w:p>
  </w:endnote>
  <w:endnote w:type="continuationSeparator" w:id="0">
    <w:p w:rsidR="00FB657A" w:rsidRDefault="00FB6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57A" w:rsidRDefault="00FB657A">
      <w:r>
        <w:separator/>
      </w:r>
    </w:p>
  </w:footnote>
  <w:footnote w:type="continuationSeparator" w:id="0">
    <w:p w:rsidR="00FB657A" w:rsidRDefault="00FB65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cs="Times New Roman"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  <w:rPr>
        <w:rFonts w:cs="Times New Roman"/>
      </w:r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4DCB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871"/>
    <w:rsid w:val="0001595F"/>
    <w:rsid w:val="0001641B"/>
    <w:rsid w:val="00016BD9"/>
    <w:rsid w:val="00024DD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30CB"/>
    <w:rsid w:val="0004410A"/>
    <w:rsid w:val="00044F65"/>
    <w:rsid w:val="0004556A"/>
    <w:rsid w:val="0004585D"/>
    <w:rsid w:val="000458A6"/>
    <w:rsid w:val="00047BC9"/>
    <w:rsid w:val="000527D3"/>
    <w:rsid w:val="00053E7D"/>
    <w:rsid w:val="0005444D"/>
    <w:rsid w:val="00054C10"/>
    <w:rsid w:val="00055B69"/>
    <w:rsid w:val="00060513"/>
    <w:rsid w:val="00061432"/>
    <w:rsid w:val="00061E97"/>
    <w:rsid w:val="0006331E"/>
    <w:rsid w:val="0006359B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715F"/>
    <w:rsid w:val="00090B70"/>
    <w:rsid w:val="00092346"/>
    <w:rsid w:val="00092438"/>
    <w:rsid w:val="00092903"/>
    <w:rsid w:val="00093322"/>
    <w:rsid w:val="00093CA3"/>
    <w:rsid w:val="00093D26"/>
    <w:rsid w:val="00095701"/>
    <w:rsid w:val="00096216"/>
    <w:rsid w:val="000978F8"/>
    <w:rsid w:val="000A152A"/>
    <w:rsid w:val="000A2FD1"/>
    <w:rsid w:val="000A3D70"/>
    <w:rsid w:val="000A5538"/>
    <w:rsid w:val="000A578F"/>
    <w:rsid w:val="000A5CB5"/>
    <w:rsid w:val="000A6125"/>
    <w:rsid w:val="000A646F"/>
    <w:rsid w:val="000A7ABD"/>
    <w:rsid w:val="000B0273"/>
    <w:rsid w:val="000B1C34"/>
    <w:rsid w:val="000B1CF1"/>
    <w:rsid w:val="000B222F"/>
    <w:rsid w:val="000B2F38"/>
    <w:rsid w:val="000B34E2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38F"/>
    <w:rsid w:val="000C2A30"/>
    <w:rsid w:val="000C31CD"/>
    <w:rsid w:val="000D1E27"/>
    <w:rsid w:val="000D2465"/>
    <w:rsid w:val="000D271C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2FF8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267E"/>
    <w:rsid w:val="00143080"/>
    <w:rsid w:val="001438F2"/>
    <w:rsid w:val="00143B56"/>
    <w:rsid w:val="0014586B"/>
    <w:rsid w:val="00150696"/>
    <w:rsid w:val="00150E77"/>
    <w:rsid w:val="00153CFA"/>
    <w:rsid w:val="001543D0"/>
    <w:rsid w:val="00156081"/>
    <w:rsid w:val="00157242"/>
    <w:rsid w:val="00160F10"/>
    <w:rsid w:val="001624CF"/>
    <w:rsid w:val="001624D3"/>
    <w:rsid w:val="001627BD"/>
    <w:rsid w:val="0016608C"/>
    <w:rsid w:val="00166C49"/>
    <w:rsid w:val="00172491"/>
    <w:rsid w:val="00175684"/>
    <w:rsid w:val="00176DB2"/>
    <w:rsid w:val="00176EDA"/>
    <w:rsid w:val="00177079"/>
    <w:rsid w:val="00177867"/>
    <w:rsid w:val="001778C1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4E6"/>
    <w:rsid w:val="00194DD4"/>
    <w:rsid w:val="001971B0"/>
    <w:rsid w:val="0019774E"/>
    <w:rsid w:val="00197AC5"/>
    <w:rsid w:val="001A57CB"/>
    <w:rsid w:val="001A67FF"/>
    <w:rsid w:val="001A77CF"/>
    <w:rsid w:val="001A7816"/>
    <w:rsid w:val="001A7BF4"/>
    <w:rsid w:val="001A7FC8"/>
    <w:rsid w:val="001B09E1"/>
    <w:rsid w:val="001B117A"/>
    <w:rsid w:val="001B14EE"/>
    <w:rsid w:val="001B3190"/>
    <w:rsid w:val="001B62B7"/>
    <w:rsid w:val="001B6E7C"/>
    <w:rsid w:val="001B7FC5"/>
    <w:rsid w:val="001C23D1"/>
    <w:rsid w:val="001C28EB"/>
    <w:rsid w:val="001C3F3C"/>
    <w:rsid w:val="001C744B"/>
    <w:rsid w:val="001D0399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5C5D"/>
    <w:rsid w:val="001F667F"/>
    <w:rsid w:val="001F6997"/>
    <w:rsid w:val="00200457"/>
    <w:rsid w:val="00201D49"/>
    <w:rsid w:val="0020256F"/>
    <w:rsid w:val="002028CC"/>
    <w:rsid w:val="00203175"/>
    <w:rsid w:val="00203433"/>
    <w:rsid w:val="00204A3E"/>
    <w:rsid w:val="002062AB"/>
    <w:rsid w:val="0020674A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30178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38D"/>
    <w:rsid w:val="002505A9"/>
    <w:rsid w:val="00251511"/>
    <w:rsid w:val="00251DAD"/>
    <w:rsid w:val="0025279D"/>
    <w:rsid w:val="00252855"/>
    <w:rsid w:val="00253045"/>
    <w:rsid w:val="00253A2C"/>
    <w:rsid w:val="00253A33"/>
    <w:rsid w:val="002550C0"/>
    <w:rsid w:val="00255747"/>
    <w:rsid w:val="00255DD9"/>
    <w:rsid w:val="00257247"/>
    <w:rsid w:val="00257B92"/>
    <w:rsid w:val="00261694"/>
    <w:rsid w:val="002627FC"/>
    <w:rsid w:val="00263A51"/>
    <w:rsid w:val="00264CC2"/>
    <w:rsid w:val="00265CB8"/>
    <w:rsid w:val="00266CDF"/>
    <w:rsid w:val="00266DE8"/>
    <w:rsid w:val="00270540"/>
    <w:rsid w:val="00270651"/>
    <w:rsid w:val="00271323"/>
    <w:rsid w:val="002719F9"/>
    <w:rsid w:val="002738DA"/>
    <w:rsid w:val="002740FD"/>
    <w:rsid w:val="002757D2"/>
    <w:rsid w:val="00276C05"/>
    <w:rsid w:val="00277C48"/>
    <w:rsid w:val="0028149A"/>
    <w:rsid w:val="00281B40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08C"/>
    <w:rsid w:val="002B39DE"/>
    <w:rsid w:val="002B5B1A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500B"/>
    <w:rsid w:val="002F5751"/>
    <w:rsid w:val="002F7C65"/>
    <w:rsid w:val="003006D4"/>
    <w:rsid w:val="00300EA6"/>
    <w:rsid w:val="003018D6"/>
    <w:rsid w:val="00303456"/>
    <w:rsid w:val="00303AFE"/>
    <w:rsid w:val="0030575F"/>
    <w:rsid w:val="003070D3"/>
    <w:rsid w:val="00311178"/>
    <w:rsid w:val="00311AA3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955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3DD"/>
    <w:rsid w:val="003617F9"/>
    <w:rsid w:val="003624C2"/>
    <w:rsid w:val="00363D61"/>
    <w:rsid w:val="00365A06"/>
    <w:rsid w:val="00366E42"/>
    <w:rsid w:val="0037286A"/>
    <w:rsid w:val="00373895"/>
    <w:rsid w:val="00373E87"/>
    <w:rsid w:val="00374493"/>
    <w:rsid w:val="00374958"/>
    <w:rsid w:val="003766D1"/>
    <w:rsid w:val="00377513"/>
    <w:rsid w:val="00380231"/>
    <w:rsid w:val="003803E8"/>
    <w:rsid w:val="00380B94"/>
    <w:rsid w:val="003810F3"/>
    <w:rsid w:val="003811DD"/>
    <w:rsid w:val="00381719"/>
    <w:rsid w:val="00381A87"/>
    <w:rsid w:val="003823C9"/>
    <w:rsid w:val="00382DCA"/>
    <w:rsid w:val="00382E70"/>
    <w:rsid w:val="003839FF"/>
    <w:rsid w:val="00384000"/>
    <w:rsid w:val="00386416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B7C69"/>
    <w:rsid w:val="003C013F"/>
    <w:rsid w:val="003C0952"/>
    <w:rsid w:val="003C1AC3"/>
    <w:rsid w:val="003C2D1E"/>
    <w:rsid w:val="003C4703"/>
    <w:rsid w:val="003C4F91"/>
    <w:rsid w:val="003C542B"/>
    <w:rsid w:val="003D07A3"/>
    <w:rsid w:val="003D1A4F"/>
    <w:rsid w:val="003D1C5A"/>
    <w:rsid w:val="003D2127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5FCD"/>
    <w:rsid w:val="003E65A0"/>
    <w:rsid w:val="003F0490"/>
    <w:rsid w:val="003F0E11"/>
    <w:rsid w:val="003F3092"/>
    <w:rsid w:val="003F33A1"/>
    <w:rsid w:val="003F4DE3"/>
    <w:rsid w:val="003F56E7"/>
    <w:rsid w:val="003F66BC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231"/>
    <w:rsid w:val="00410624"/>
    <w:rsid w:val="00411543"/>
    <w:rsid w:val="00411670"/>
    <w:rsid w:val="00416646"/>
    <w:rsid w:val="00420CA9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102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40B4"/>
    <w:rsid w:val="0044590E"/>
    <w:rsid w:val="0044668B"/>
    <w:rsid w:val="00451166"/>
    <w:rsid w:val="004511A5"/>
    <w:rsid w:val="0045133A"/>
    <w:rsid w:val="00451A8E"/>
    <w:rsid w:val="004525EC"/>
    <w:rsid w:val="00454656"/>
    <w:rsid w:val="00454E9F"/>
    <w:rsid w:val="00455C2F"/>
    <w:rsid w:val="00456AA3"/>
    <w:rsid w:val="00456AE9"/>
    <w:rsid w:val="00457389"/>
    <w:rsid w:val="00460790"/>
    <w:rsid w:val="004608C8"/>
    <w:rsid w:val="004624E2"/>
    <w:rsid w:val="00462E0A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DCC"/>
    <w:rsid w:val="00495396"/>
    <w:rsid w:val="00495499"/>
    <w:rsid w:val="00495F9C"/>
    <w:rsid w:val="00496036"/>
    <w:rsid w:val="004965DF"/>
    <w:rsid w:val="00497409"/>
    <w:rsid w:val="00497D17"/>
    <w:rsid w:val="004A0EBE"/>
    <w:rsid w:val="004A221F"/>
    <w:rsid w:val="004A2AB6"/>
    <w:rsid w:val="004A2FA2"/>
    <w:rsid w:val="004A3E7A"/>
    <w:rsid w:val="004A5D96"/>
    <w:rsid w:val="004A628C"/>
    <w:rsid w:val="004B010F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5E19"/>
    <w:rsid w:val="004E7C6F"/>
    <w:rsid w:val="004F13EF"/>
    <w:rsid w:val="004F19D5"/>
    <w:rsid w:val="004F24B6"/>
    <w:rsid w:val="004F350E"/>
    <w:rsid w:val="004F35D3"/>
    <w:rsid w:val="004F4F24"/>
    <w:rsid w:val="004F5A56"/>
    <w:rsid w:val="004F693A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6D04"/>
    <w:rsid w:val="005172D6"/>
    <w:rsid w:val="00517351"/>
    <w:rsid w:val="00521679"/>
    <w:rsid w:val="00521C98"/>
    <w:rsid w:val="005230F9"/>
    <w:rsid w:val="00524EAD"/>
    <w:rsid w:val="00525512"/>
    <w:rsid w:val="00525A31"/>
    <w:rsid w:val="00525E02"/>
    <w:rsid w:val="00525E90"/>
    <w:rsid w:val="005261CA"/>
    <w:rsid w:val="00526408"/>
    <w:rsid w:val="00527D56"/>
    <w:rsid w:val="00533317"/>
    <w:rsid w:val="0053661C"/>
    <w:rsid w:val="00536A83"/>
    <w:rsid w:val="00537927"/>
    <w:rsid w:val="00537EBA"/>
    <w:rsid w:val="005403FC"/>
    <w:rsid w:val="005408DE"/>
    <w:rsid w:val="00540A66"/>
    <w:rsid w:val="005416CB"/>
    <w:rsid w:val="0054241F"/>
    <w:rsid w:val="0054312E"/>
    <w:rsid w:val="0054463E"/>
    <w:rsid w:val="005459C9"/>
    <w:rsid w:val="00545BCB"/>
    <w:rsid w:val="00547093"/>
    <w:rsid w:val="00547BCF"/>
    <w:rsid w:val="00552189"/>
    <w:rsid w:val="005550C7"/>
    <w:rsid w:val="005555C8"/>
    <w:rsid w:val="00562513"/>
    <w:rsid w:val="00562871"/>
    <w:rsid w:val="0056392F"/>
    <w:rsid w:val="00563DDB"/>
    <w:rsid w:val="00564FC6"/>
    <w:rsid w:val="00565118"/>
    <w:rsid w:val="005651EA"/>
    <w:rsid w:val="005655E3"/>
    <w:rsid w:val="00565755"/>
    <w:rsid w:val="00567DA2"/>
    <w:rsid w:val="00567E23"/>
    <w:rsid w:val="005705BE"/>
    <w:rsid w:val="00572AF2"/>
    <w:rsid w:val="00572ED6"/>
    <w:rsid w:val="00575CD0"/>
    <w:rsid w:val="00576E33"/>
    <w:rsid w:val="00577850"/>
    <w:rsid w:val="00581A3B"/>
    <w:rsid w:val="0058209B"/>
    <w:rsid w:val="00582D66"/>
    <w:rsid w:val="0058370F"/>
    <w:rsid w:val="005852EC"/>
    <w:rsid w:val="005856C1"/>
    <w:rsid w:val="00585A42"/>
    <w:rsid w:val="00586714"/>
    <w:rsid w:val="00586DCE"/>
    <w:rsid w:val="0058700D"/>
    <w:rsid w:val="00592695"/>
    <w:rsid w:val="00595365"/>
    <w:rsid w:val="005A0905"/>
    <w:rsid w:val="005A0FB3"/>
    <w:rsid w:val="005A1BA0"/>
    <w:rsid w:val="005A24BB"/>
    <w:rsid w:val="005A6C74"/>
    <w:rsid w:val="005A7FA6"/>
    <w:rsid w:val="005B0407"/>
    <w:rsid w:val="005B0C60"/>
    <w:rsid w:val="005B0F7F"/>
    <w:rsid w:val="005B1096"/>
    <w:rsid w:val="005B2B52"/>
    <w:rsid w:val="005B4961"/>
    <w:rsid w:val="005B4B9F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3D52"/>
    <w:rsid w:val="005D4CAC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AA0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2B7"/>
    <w:rsid w:val="00637721"/>
    <w:rsid w:val="00637845"/>
    <w:rsid w:val="006378E1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4FD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1E9C"/>
    <w:rsid w:val="006653B6"/>
    <w:rsid w:val="00665EBF"/>
    <w:rsid w:val="006669A0"/>
    <w:rsid w:val="00666A1F"/>
    <w:rsid w:val="006674B9"/>
    <w:rsid w:val="00667DFF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3B53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0773"/>
    <w:rsid w:val="006A1B8E"/>
    <w:rsid w:val="006A2605"/>
    <w:rsid w:val="006A4A76"/>
    <w:rsid w:val="006A4E63"/>
    <w:rsid w:val="006A4FBA"/>
    <w:rsid w:val="006A5112"/>
    <w:rsid w:val="006A5163"/>
    <w:rsid w:val="006A51B1"/>
    <w:rsid w:val="006A5E3D"/>
    <w:rsid w:val="006A6C65"/>
    <w:rsid w:val="006B0687"/>
    <w:rsid w:val="006B089E"/>
    <w:rsid w:val="006B0912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B7D89"/>
    <w:rsid w:val="006C0FB2"/>
    <w:rsid w:val="006C11C4"/>
    <w:rsid w:val="006C1732"/>
    <w:rsid w:val="006C2148"/>
    <w:rsid w:val="006C5FEB"/>
    <w:rsid w:val="006C6BC7"/>
    <w:rsid w:val="006C7BAB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0A6"/>
    <w:rsid w:val="0070766C"/>
    <w:rsid w:val="00710EB8"/>
    <w:rsid w:val="00711563"/>
    <w:rsid w:val="00711611"/>
    <w:rsid w:val="00713430"/>
    <w:rsid w:val="007134E8"/>
    <w:rsid w:val="00714013"/>
    <w:rsid w:val="0071454C"/>
    <w:rsid w:val="00715EC4"/>
    <w:rsid w:val="00720A37"/>
    <w:rsid w:val="00721476"/>
    <w:rsid w:val="00723543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1C5"/>
    <w:rsid w:val="00744803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5769C"/>
    <w:rsid w:val="007606E6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174"/>
    <w:rsid w:val="007915CF"/>
    <w:rsid w:val="00791F4C"/>
    <w:rsid w:val="007941F4"/>
    <w:rsid w:val="00794A2B"/>
    <w:rsid w:val="007A0E0B"/>
    <w:rsid w:val="007A0FEF"/>
    <w:rsid w:val="007A234B"/>
    <w:rsid w:val="007A37CE"/>
    <w:rsid w:val="007A42C2"/>
    <w:rsid w:val="007A59AD"/>
    <w:rsid w:val="007A5A11"/>
    <w:rsid w:val="007A722B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3C9F"/>
    <w:rsid w:val="007E4D66"/>
    <w:rsid w:val="007E665E"/>
    <w:rsid w:val="007E7BC8"/>
    <w:rsid w:val="007E7E88"/>
    <w:rsid w:val="007F154A"/>
    <w:rsid w:val="007F1DEB"/>
    <w:rsid w:val="007F2458"/>
    <w:rsid w:val="007F2BB8"/>
    <w:rsid w:val="007F31E2"/>
    <w:rsid w:val="007F3C8B"/>
    <w:rsid w:val="007F4753"/>
    <w:rsid w:val="007F49F9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2614"/>
    <w:rsid w:val="00813E20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58AD"/>
    <w:rsid w:val="00835C40"/>
    <w:rsid w:val="00836E46"/>
    <w:rsid w:val="0084076E"/>
    <w:rsid w:val="008407D0"/>
    <w:rsid w:val="0084087A"/>
    <w:rsid w:val="00840DBC"/>
    <w:rsid w:val="008420DC"/>
    <w:rsid w:val="008427CD"/>
    <w:rsid w:val="00842C61"/>
    <w:rsid w:val="00844DFF"/>
    <w:rsid w:val="008450A2"/>
    <w:rsid w:val="0084564D"/>
    <w:rsid w:val="00845C02"/>
    <w:rsid w:val="008466CC"/>
    <w:rsid w:val="0084710A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5F2"/>
    <w:rsid w:val="0086374F"/>
    <w:rsid w:val="00863B98"/>
    <w:rsid w:val="00863D69"/>
    <w:rsid w:val="00864946"/>
    <w:rsid w:val="00864D97"/>
    <w:rsid w:val="008666FD"/>
    <w:rsid w:val="008669F9"/>
    <w:rsid w:val="00866A52"/>
    <w:rsid w:val="00870504"/>
    <w:rsid w:val="00872529"/>
    <w:rsid w:val="008733C9"/>
    <w:rsid w:val="00874C8B"/>
    <w:rsid w:val="00875843"/>
    <w:rsid w:val="00876301"/>
    <w:rsid w:val="00876A57"/>
    <w:rsid w:val="0087708B"/>
    <w:rsid w:val="00877F06"/>
    <w:rsid w:val="008808AB"/>
    <w:rsid w:val="00881903"/>
    <w:rsid w:val="0088290E"/>
    <w:rsid w:val="00890622"/>
    <w:rsid w:val="008927C8"/>
    <w:rsid w:val="008936C5"/>
    <w:rsid w:val="008938F0"/>
    <w:rsid w:val="00893EE6"/>
    <w:rsid w:val="0089701B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5A14"/>
    <w:rsid w:val="008B654D"/>
    <w:rsid w:val="008B742A"/>
    <w:rsid w:val="008B7CD0"/>
    <w:rsid w:val="008B7D49"/>
    <w:rsid w:val="008C08C7"/>
    <w:rsid w:val="008C0BE4"/>
    <w:rsid w:val="008C25D4"/>
    <w:rsid w:val="008C26BE"/>
    <w:rsid w:val="008C5164"/>
    <w:rsid w:val="008C612D"/>
    <w:rsid w:val="008C6351"/>
    <w:rsid w:val="008C688B"/>
    <w:rsid w:val="008C6C55"/>
    <w:rsid w:val="008C7A18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33DF"/>
    <w:rsid w:val="008E48AE"/>
    <w:rsid w:val="008E6017"/>
    <w:rsid w:val="008F168A"/>
    <w:rsid w:val="008F25E3"/>
    <w:rsid w:val="008F3514"/>
    <w:rsid w:val="008F391A"/>
    <w:rsid w:val="008F511E"/>
    <w:rsid w:val="008F6EF6"/>
    <w:rsid w:val="008F7C45"/>
    <w:rsid w:val="008F7E75"/>
    <w:rsid w:val="009009CB"/>
    <w:rsid w:val="00901B42"/>
    <w:rsid w:val="00901FF5"/>
    <w:rsid w:val="00903359"/>
    <w:rsid w:val="009052AE"/>
    <w:rsid w:val="009063F1"/>
    <w:rsid w:val="00906947"/>
    <w:rsid w:val="0090721F"/>
    <w:rsid w:val="00907A2D"/>
    <w:rsid w:val="009132B9"/>
    <w:rsid w:val="00913505"/>
    <w:rsid w:val="0091516A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4FF9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569A"/>
    <w:rsid w:val="00976013"/>
    <w:rsid w:val="00976741"/>
    <w:rsid w:val="00977717"/>
    <w:rsid w:val="009801D7"/>
    <w:rsid w:val="00980728"/>
    <w:rsid w:val="00980BEC"/>
    <w:rsid w:val="00981DD3"/>
    <w:rsid w:val="00983C54"/>
    <w:rsid w:val="00985FEC"/>
    <w:rsid w:val="00986D07"/>
    <w:rsid w:val="00986D14"/>
    <w:rsid w:val="0098722C"/>
    <w:rsid w:val="009905B6"/>
    <w:rsid w:val="00994DE5"/>
    <w:rsid w:val="009956D8"/>
    <w:rsid w:val="009962CF"/>
    <w:rsid w:val="00996FAB"/>
    <w:rsid w:val="009A14DF"/>
    <w:rsid w:val="009A27BB"/>
    <w:rsid w:val="009A2D4D"/>
    <w:rsid w:val="009A3334"/>
    <w:rsid w:val="009A45A5"/>
    <w:rsid w:val="009A46DD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07EC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1EC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5B0"/>
    <w:rsid w:val="00A066E7"/>
    <w:rsid w:val="00A07099"/>
    <w:rsid w:val="00A0759D"/>
    <w:rsid w:val="00A103E0"/>
    <w:rsid w:val="00A1186A"/>
    <w:rsid w:val="00A1379F"/>
    <w:rsid w:val="00A14DB5"/>
    <w:rsid w:val="00A213E4"/>
    <w:rsid w:val="00A21518"/>
    <w:rsid w:val="00A21773"/>
    <w:rsid w:val="00A2241F"/>
    <w:rsid w:val="00A2280A"/>
    <w:rsid w:val="00A2423E"/>
    <w:rsid w:val="00A24337"/>
    <w:rsid w:val="00A263FF"/>
    <w:rsid w:val="00A26B36"/>
    <w:rsid w:val="00A31947"/>
    <w:rsid w:val="00A31952"/>
    <w:rsid w:val="00A33ABA"/>
    <w:rsid w:val="00A340E3"/>
    <w:rsid w:val="00A34188"/>
    <w:rsid w:val="00A35349"/>
    <w:rsid w:val="00A3544D"/>
    <w:rsid w:val="00A37A37"/>
    <w:rsid w:val="00A4013C"/>
    <w:rsid w:val="00A40B81"/>
    <w:rsid w:val="00A41005"/>
    <w:rsid w:val="00A422F2"/>
    <w:rsid w:val="00A422F8"/>
    <w:rsid w:val="00A46713"/>
    <w:rsid w:val="00A47FD9"/>
    <w:rsid w:val="00A524DE"/>
    <w:rsid w:val="00A53112"/>
    <w:rsid w:val="00A538D1"/>
    <w:rsid w:val="00A54698"/>
    <w:rsid w:val="00A55199"/>
    <w:rsid w:val="00A55BB0"/>
    <w:rsid w:val="00A562E0"/>
    <w:rsid w:val="00A57535"/>
    <w:rsid w:val="00A578F3"/>
    <w:rsid w:val="00A57905"/>
    <w:rsid w:val="00A60410"/>
    <w:rsid w:val="00A6067A"/>
    <w:rsid w:val="00A621E3"/>
    <w:rsid w:val="00A623F5"/>
    <w:rsid w:val="00A63FE1"/>
    <w:rsid w:val="00A65C90"/>
    <w:rsid w:val="00A67F7F"/>
    <w:rsid w:val="00A703F9"/>
    <w:rsid w:val="00A70579"/>
    <w:rsid w:val="00A72CBD"/>
    <w:rsid w:val="00A730EF"/>
    <w:rsid w:val="00A73D41"/>
    <w:rsid w:val="00A7400B"/>
    <w:rsid w:val="00A74EFE"/>
    <w:rsid w:val="00A75EC5"/>
    <w:rsid w:val="00A76C75"/>
    <w:rsid w:val="00A82254"/>
    <w:rsid w:val="00A83DAC"/>
    <w:rsid w:val="00A84386"/>
    <w:rsid w:val="00A843EB"/>
    <w:rsid w:val="00A8465F"/>
    <w:rsid w:val="00A85C93"/>
    <w:rsid w:val="00A86368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940"/>
    <w:rsid w:val="00AC1AE1"/>
    <w:rsid w:val="00AC20E3"/>
    <w:rsid w:val="00AC273F"/>
    <w:rsid w:val="00AC300C"/>
    <w:rsid w:val="00AC4C7C"/>
    <w:rsid w:val="00AC5F96"/>
    <w:rsid w:val="00AC6889"/>
    <w:rsid w:val="00AC689A"/>
    <w:rsid w:val="00AC6E37"/>
    <w:rsid w:val="00AC6FDA"/>
    <w:rsid w:val="00AD024E"/>
    <w:rsid w:val="00AD1E09"/>
    <w:rsid w:val="00AD25AE"/>
    <w:rsid w:val="00AD28DC"/>
    <w:rsid w:val="00AD291C"/>
    <w:rsid w:val="00AD4A39"/>
    <w:rsid w:val="00AD61DF"/>
    <w:rsid w:val="00AD631A"/>
    <w:rsid w:val="00AD6400"/>
    <w:rsid w:val="00AD6410"/>
    <w:rsid w:val="00AD67AC"/>
    <w:rsid w:val="00AD6C6A"/>
    <w:rsid w:val="00AD7924"/>
    <w:rsid w:val="00AD7DED"/>
    <w:rsid w:val="00AE0418"/>
    <w:rsid w:val="00AE0E74"/>
    <w:rsid w:val="00AE2BE2"/>
    <w:rsid w:val="00AE4097"/>
    <w:rsid w:val="00AE49FE"/>
    <w:rsid w:val="00AE5AFA"/>
    <w:rsid w:val="00AE6B49"/>
    <w:rsid w:val="00AF062E"/>
    <w:rsid w:val="00AF1042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566E"/>
    <w:rsid w:val="00B07494"/>
    <w:rsid w:val="00B07993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181"/>
    <w:rsid w:val="00B2291F"/>
    <w:rsid w:val="00B23FF5"/>
    <w:rsid w:val="00B24348"/>
    <w:rsid w:val="00B2532E"/>
    <w:rsid w:val="00B2544B"/>
    <w:rsid w:val="00B25C00"/>
    <w:rsid w:val="00B25EEF"/>
    <w:rsid w:val="00B260A9"/>
    <w:rsid w:val="00B27EF0"/>
    <w:rsid w:val="00B31726"/>
    <w:rsid w:val="00B330F1"/>
    <w:rsid w:val="00B3311F"/>
    <w:rsid w:val="00B3313F"/>
    <w:rsid w:val="00B33962"/>
    <w:rsid w:val="00B358E6"/>
    <w:rsid w:val="00B37106"/>
    <w:rsid w:val="00B37B47"/>
    <w:rsid w:val="00B41D0D"/>
    <w:rsid w:val="00B42601"/>
    <w:rsid w:val="00B430AF"/>
    <w:rsid w:val="00B4469F"/>
    <w:rsid w:val="00B4511E"/>
    <w:rsid w:val="00B45427"/>
    <w:rsid w:val="00B45540"/>
    <w:rsid w:val="00B45889"/>
    <w:rsid w:val="00B45C0B"/>
    <w:rsid w:val="00B45CFD"/>
    <w:rsid w:val="00B46526"/>
    <w:rsid w:val="00B47138"/>
    <w:rsid w:val="00B47705"/>
    <w:rsid w:val="00B50020"/>
    <w:rsid w:val="00B505B6"/>
    <w:rsid w:val="00B505C2"/>
    <w:rsid w:val="00B50AB8"/>
    <w:rsid w:val="00B50DA3"/>
    <w:rsid w:val="00B50F92"/>
    <w:rsid w:val="00B526F0"/>
    <w:rsid w:val="00B561B2"/>
    <w:rsid w:val="00B56A44"/>
    <w:rsid w:val="00B576A8"/>
    <w:rsid w:val="00B609CD"/>
    <w:rsid w:val="00B62BBE"/>
    <w:rsid w:val="00B65660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712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5156"/>
    <w:rsid w:val="00BA5A53"/>
    <w:rsid w:val="00BA65FD"/>
    <w:rsid w:val="00BA6D87"/>
    <w:rsid w:val="00BA6E0B"/>
    <w:rsid w:val="00BB0156"/>
    <w:rsid w:val="00BB03D6"/>
    <w:rsid w:val="00BB0465"/>
    <w:rsid w:val="00BB1773"/>
    <w:rsid w:val="00BB1D69"/>
    <w:rsid w:val="00BB296A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9AD"/>
    <w:rsid w:val="00BD0CD2"/>
    <w:rsid w:val="00BD2593"/>
    <w:rsid w:val="00BD361C"/>
    <w:rsid w:val="00BD3B92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F0CFA"/>
    <w:rsid w:val="00BF2629"/>
    <w:rsid w:val="00BF2CED"/>
    <w:rsid w:val="00BF43BD"/>
    <w:rsid w:val="00BF44E2"/>
    <w:rsid w:val="00BF4AC1"/>
    <w:rsid w:val="00BF4E44"/>
    <w:rsid w:val="00BF6BBC"/>
    <w:rsid w:val="00C00276"/>
    <w:rsid w:val="00C00364"/>
    <w:rsid w:val="00C0065C"/>
    <w:rsid w:val="00C0241F"/>
    <w:rsid w:val="00C02993"/>
    <w:rsid w:val="00C050C5"/>
    <w:rsid w:val="00C05570"/>
    <w:rsid w:val="00C05800"/>
    <w:rsid w:val="00C07243"/>
    <w:rsid w:val="00C07410"/>
    <w:rsid w:val="00C10496"/>
    <w:rsid w:val="00C10772"/>
    <w:rsid w:val="00C11F32"/>
    <w:rsid w:val="00C12CFF"/>
    <w:rsid w:val="00C165DB"/>
    <w:rsid w:val="00C17193"/>
    <w:rsid w:val="00C17500"/>
    <w:rsid w:val="00C17750"/>
    <w:rsid w:val="00C17F4C"/>
    <w:rsid w:val="00C2235F"/>
    <w:rsid w:val="00C22377"/>
    <w:rsid w:val="00C227EE"/>
    <w:rsid w:val="00C22EA3"/>
    <w:rsid w:val="00C239A8"/>
    <w:rsid w:val="00C24003"/>
    <w:rsid w:val="00C2422A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BC0"/>
    <w:rsid w:val="00C34909"/>
    <w:rsid w:val="00C3610A"/>
    <w:rsid w:val="00C37380"/>
    <w:rsid w:val="00C37760"/>
    <w:rsid w:val="00C37BD2"/>
    <w:rsid w:val="00C4027C"/>
    <w:rsid w:val="00C412AF"/>
    <w:rsid w:val="00C4285D"/>
    <w:rsid w:val="00C43353"/>
    <w:rsid w:val="00C44E96"/>
    <w:rsid w:val="00C465DE"/>
    <w:rsid w:val="00C50005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76B3F"/>
    <w:rsid w:val="00C80335"/>
    <w:rsid w:val="00C823F9"/>
    <w:rsid w:val="00C82C09"/>
    <w:rsid w:val="00C82C29"/>
    <w:rsid w:val="00C8445E"/>
    <w:rsid w:val="00C8600C"/>
    <w:rsid w:val="00C86936"/>
    <w:rsid w:val="00C873E4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343"/>
    <w:rsid w:val="00CC6102"/>
    <w:rsid w:val="00CC6330"/>
    <w:rsid w:val="00CC6543"/>
    <w:rsid w:val="00CC6694"/>
    <w:rsid w:val="00CC6A50"/>
    <w:rsid w:val="00CC7795"/>
    <w:rsid w:val="00CC7962"/>
    <w:rsid w:val="00CC7F01"/>
    <w:rsid w:val="00CD1196"/>
    <w:rsid w:val="00CD191F"/>
    <w:rsid w:val="00CD1D2C"/>
    <w:rsid w:val="00CD34C9"/>
    <w:rsid w:val="00CD3FD1"/>
    <w:rsid w:val="00CD5084"/>
    <w:rsid w:val="00CD58A2"/>
    <w:rsid w:val="00CD63C7"/>
    <w:rsid w:val="00CD6BBE"/>
    <w:rsid w:val="00CE1C77"/>
    <w:rsid w:val="00CE2CAE"/>
    <w:rsid w:val="00CE2DEA"/>
    <w:rsid w:val="00CE37B6"/>
    <w:rsid w:val="00CE4CEB"/>
    <w:rsid w:val="00CE52BA"/>
    <w:rsid w:val="00CE5DD3"/>
    <w:rsid w:val="00CE6443"/>
    <w:rsid w:val="00CF29A5"/>
    <w:rsid w:val="00CF3BAD"/>
    <w:rsid w:val="00CF40F0"/>
    <w:rsid w:val="00CF4623"/>
    <w:rsid w:val="00CF47E0"/>
    <w:rsid w:val="00CF49B0"/>
    <w:rsid w:val="00CF4E78"/>
    <w:rsid w:val="00CF553D"/>
    <w:rsid w:val="00CF5C45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17356"/>
    <w:rsid w:val="00D20708"/>
    <w:rsid w:val="00D20EA6"/>
    <w:rsid w:val="00D210E8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1143"/>
    <w:rsid w:val="00D34546"/>
    <w:rsid w:val="00D34A76"/>
    <w:rsid w:val="00D34F0D"/>
    <w:rsid w:val="00D4064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67553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1B78"/>
    <w:rsid w:val="00D84E42"/>
    <w:rsid w:val="00D85002"/>
    <w:rsid w:val="00D854E2"/>
    <w:rsid w:val="00D85946"/>
    <w:rsid w:val="00D860AA"/>
    <w:rsid w:val="00D8780C"/>
    <w:rsid w:val="00D87C4B"/>
    <w:rsid w:val="00D91439"/>
    <w:rsid w:val="00D91CB6"/>
    <w:rsid w:val="00D9360E"/>
    <w:rsid w:val="00D940D2"/>
    <w:rsid w:val="00D942E0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726"/>
    <w:rsid w:val="00DB08FF"/>
    <w:rsid w:val="00DB301F"/>
    <w:rsid w:val="00DB3494"/>
    <w:rsid w:val="00DB3855"/>
    <w:rsid w:val="00DB3A92"/>
    <w:rsid w:val="00DB40CD"/>
    <w:rsid w:val="00DB4D38"/>
    <w:rsid w:val="00DB4F53"/>
    <w:rsid w:val="00DB5243"/>
    <w:rsid w:val="00DB721D"/>
    <w:rsid w:val="00DC01FF"/>
    <w:rsid w:val="00DC4456"/>
    <w:rsid w:val="00DC748A"/>
    <w:rsid w:val="00DD102C"/>
    <w:rsid w:val="00DD4FF0"/>
    <w:rsid w:val="00DD5795"/>
    <w:rsid w:val="00DD61DC"/>
    <w:rsid w:val="00DD6EA1"/>
    <w:rsid w:val="00DE0908"/>
    <w:rsid w:val="00DE34D8"/>
    <w:rsid w:val="00DE35A6"/>
    <w:rsid w:val="00DE6352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4AF"/>
    <w:rsid w:val="00E05750"/>
    <w:rsid w:val="00E05D7A"/>
    <w:rsid w:val="00E05FCB"/>
    <w:rsid w:val="00E0717C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71F"/>
    <w:rsid w:val="00E32DC5"/>
    <w:rsid w:val="00E3334A"/>
    <w:rsid w:val="00E33EB4"/>
    <w:rsid w:val="00E33F41"/>
    <w:rsid w:val="00E34A1E"/>
    <w:rsid w:val="00E35332"/>
    <w:rsid w:val="00E35767"/>
    <w:rsid w:val="00E40965"/>
    <w:rsid w:val="00E41644"/>
    <w:rsid w:val="00E42875"/>
    <w:rsid w:val="00E42C04"/>
    <w:rsid w:val="00E43A48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4EC4"/>
    <w:rsid w:val="00E5517C"/>
    <w:rsid w:val="00E55E23"/>
    <w:rsid w:val="00E5608C"/>
    <w:rsid w:val="00E603CE"/>
    <w:rsid w:val="00E646F1"/>
    <w:rsid w:val="00E65036"/>
    <w:rsid w:val="00E6696B"/>
    <w:rsid w:val="00E67071"/>
    <w:rsid w:val="00E678B3"/>
    <w:rsid w:val="00E67C12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3253"/>
    <w:rsid w:val="00E9359C"/>
    <w:rsid w:val="00E9510F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3002"/>
    <w:rsid w:val="00EC3326"/>
    <w:rsid w:val="00EC39B2"/>
    <w:rsid w:val="00EC4387"/>
    <w:rsid w:val="00EC5215"/>
    <w:rsid w:val="00EC613D"/>
    <w:rsid w:val="00EC642A"/>
    <w:rsid w:val="00EC7C55"/>
    <w:rsid w:val="00ED2059"/>
    <w:rsid w:val="00ED3132"/>
    <w:rsid w:val="00ED4012"/>
    <w:rsid w:val="00ED459C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FB0"/>
    <w:rsid w:val="00EF5E4F"/>
    <w:rsid w:val="00EF5EE3"/>
    <w:rsid w:val="00EF7F63"/>
    <w:rsid w:val="00F01DD8"/>
    <w:rsid w:val="00F025DC"/>
    <w:rsid w:val="00F034C7"/>
    <w:rsid w:val="00F050BD"/>
    <w:rsid w:val="00F05710"/>
    <w:rsid w:val="00F06041"/>
    <w:rsid w:val="00F06FDC"/>
    <w:rsid w:val="00F104C5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011F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19BB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28D1"/>
    <w:rsid w:val="00F93139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3130"/>
    <w:rsid w:val="00FB420C"/>
    <w:rsid w:val="00FB444C"/>
    <w:rsid w:val="00FB4CFE"/>
    <w:rsid w:val="00FB5E17"/>
    <w:rsid w:val="00FB654F"/>
    <w:rsid w:val="00FB657A"/>
    <w:rsid w:val="00FB6D3E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4FBB"/>
    <w:rsid w:val="00FD5097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A1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F29A5"/>
    <w:rPr>
      <w:rFonts w:cs="Times New Roman"/>
      <w:sz w:val="16"/>
      <w:szCs w:val="16"/>
    </w:rPr>
  </w:style>
  <w:style w:type="character" w:styleId="Strong">
    <w:name w:val="Strong"/>
    <w:basedOn w:val="DefaultParagraphFont"/>
    <w:uiPriority w:val="99"/>
    <w:qFormat/>
    <w:rsid w:val="00666A1F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666A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F29A5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29A5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666A1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29A5"/>
    <w:rPr>
      <w:rFonts w:cs="Times New Roman"/>
      <w:sz w:val="20"/>
      <w:szCs w:val="20"/>
    </w:rPr>
  </w:style>
  <w:style w:type="character" w:styleId="LineNumber">
    <w:name w:val="line number"/>
    <w:basedOn w:val="DefaultParagraphFont"/>
    <w:uiPriority w:val="99"/>
    <w:rsid w:val="00844DF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29A5"/>
    <w:rPr>
      <w:rFonts w:cs="Times New Roman"/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17139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212FB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F29A5"/>
    <w:rPr>
      <w:rFonts w:cs="Times New Roman"/>
      <w:sz w:val="20"/>
      <w:szCs w:val="20"/>
    </w:rPr>
  </w:style>
  <w:style w:type="paragraph" w:customStyle="1" w:styleId="a">
    <w:name w:val="Комментарий"/>
    <w:basedOn w:val="Normal"/>
    <w:next w:val="Normal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Статья"/>
    <w:basedOn w:val="Normal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1">
    <w:name w:val="Абзац"/>
    <w:uiPriority w:val="99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2">
    <w:name w:val="Всегда"/>
    <w:basedOn w:val="Normal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44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4276</TotalTime>
  <Pages>3</Pages>
  <Words>862</Words>
  <Characters>4917</Characters>
  <Application>Microsoft Office Outlook</Application>
  <DocSecurity>0</DocSecurity>
  <Lines>0</Lines>
  <Paragraphs>0</Paragraphs>
  <ScaleCrop>false</ScaleCrop>
  <Company>Администрация Советский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FuckYouBill</cp:lastModifiedBy>
  <cp:revision>530</cp:revision>
  <cp:lastPrinted>2020-12-17T04:28:00Z</cp:lastPrinted>
  <dcterms:created xsi:type="dcterms:W3CDTF">2017-06-13T06:43:00Z</dcterms:created>
  <dcterms:modified xsi:type="dcterms:W3CDTF">2020-12-22T11:31:00Z</dcterms:modified>
</cp:coreProperties>
</file>